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5E7E7" w14:textId="3510FF5A" w:rsidR="00230D01" w:rsidRDefault="00230D01" w:rsidP="00230D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S5-19204</w:t>
      </w:r>
      <w:r>
        <w:rPr>
          <w:b/>
          <w:i/>
          <w:noProof/>
          <w:sz w:val="28"/>
        </w:rPr>
        <w:t>8</w:t>
      </w:r>
    </w:p>
    <w:p w14:paraId="399E83BA" w14:textId="77777777" w:rsidR="00230D01" w:rsidRDefault="00230D01" w:rsidP="00230D0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</w:rPr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5765A129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7.1</w:t>
      </w:r>
      <w:bookmarkStart w:id="3" w:name="_GoBack"/>
      <w:bookmarkEnd w:id="3"/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B1F13" w14:textId="77777777" w:rsidR="00064CCA" w:rsidRDefault="00064CCA">
      <w:r>
        <w:separator/>
      </w:r>
    </w:p>
    <w:p w14:paraId="4A13E57B" w14:textId="77777777" w:rsidR="00064CCA" w:rsidRDefault="00064CCA"/>
    <w:p w14:paraId="785787C2" w14:textId="77777777" w:rsidR="00064CCA" w:rsidRDefault="00064CCA"/>
    <w:p w14:paraId="510002C7" w14:textId="77777777" w:rsidR="00064CCA" w:rsidRDefault="00064CCA"/>
    <w:p w14:paraId="08777C51" w14:textId="77777777" w:rsidR="00064CCA" w:rsidRDefault="00064CCA"/>
    <w:p w14:paraId="6AE8D1BE" w14:textId="77777777" w:rsidR="00064CCA" w:rsidRDefault="00064CCA"/>
    <w:p w14:paraId="00C34736" w14:textId="77777777" w:rsidR="00064CCA" w:rsidRDefault="00064CCA"/>
    <w:p w14:paraId="5E8F865B" w14:textId="77777777" w:rsidR="00064CCA" w:rsidRDefault="00064CCA"/>
    <w:p w14:paraId="4322438D" w14:textId="77777777" w:rsidR="00064CCA" w:rsidRDefault="00064CCA"/>
  </w:endnote>
  <w:endnote w:type="continuationSeparator" w:id="0">
    <w:p w14:paraId="7F23EBB3" w14:textId="77777777" w:rsidR="00064CCA" w:rsidRDefault="00064CCA">
      <w:r>
        <w:continuationSeparator/>
      </w:r>
    </w:p>
    <w:p w14:paraId="20161E14" w14:textId="77777777" w:rsidR="00064CCA" w:rsidRDefault="00064CCA"/>
    <w:p w14:paraId="0B8C960C" w14:textId="77777777" w:rsidR="00064CCA" w:rsidRDefault="00064CCA"/>
    <w:p w14:paraId="2B65075A" w14:textId="77777777" w:rsidR="00064CCA" w:rsidRDefault="00064CCA"/>
    <w:p w14:paraId="5DD7DBFD" w14:textId="77777777" w:rsidR="00064CCA" w:rsidRDefault="00064CCA"/>
    <w:p w14:paraId="3D1F6003" w14:textId="77777777" w:rsidR="00064CCA" w:rsidRDefault="00064CCA"/>
    <w:p w14:paraId="77B32A87" w14:textId="77777777" w:rsidR="00064CCA" w:rsidRDefault="00064CCA"/>
    <w:p w14:paraId="2F737C46" w14:textId="77777777" w:rsidR="00064CCA" w:rsidRDefault="00064CCA"/>
    <w:p w14:paraId="7C734D63" w14:textId="77777777" w:rsidR="00064CCA" w:rsidRDefault="00064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B345" w14:textId="77777777" w:rsidR="00064CCA" w:rsidRDefault="00064CCA">
      <w:r>
        <w:separator/>
      </w:r>
    </w:p>
    <w:p w14:paraId="0D181644" w14:textId="77777777" w:rsidR="00064CCA" w:rsidRDefault="00064CCA"/>
    <w:p w14:paraId="701AEB05" w14:textId="77777777" w:rsidR="00064CCA" w:rsidRDefault="00064CCA"/>
    <w:p w14:paraId="53B7011F" w14:textId="77777777" w:rsidR="00064CCA" w:rsidRDefault="00064CCA"/>
    <w:p w14:paraId="2EB2E817" w14:textId="77777777" w:rsidR="00064CCA" w:rsidRDefault="00064CCA"/>
    <w:p w14:paraId="207E8E6D" w14:textId="77777777" w:rsidR="00064CCA" w:rsidRDefault="00064CCA"/>
    <w:p w14:paraId="322ABDCC" w14:textId="77777777" w:rsidR="00064CCA" w:rsidRDefault="00064CCA"/>
    <w:p w14:paraId="2CBFF88D" w14:textId="77777777" w:rsidR="00064CCA" w:rsidRDefault="00064CCA"/>
    <w:p w14:paraId="5BAF10F6" w14:textId="77777777" w:rsidR="00064CCA" w:rsidRDefault="00064CCA"/>
  </w:footnote>
  <w:footnote w:type="continuationSeparator" w:id="0">
    <w:p w14:paraId="0C99BF80" w14:textId="77777777" w:rsidR="00064CCA" w:rsidRDefault="00064CCA">
      <w:r>
        <w:continuationSeparator/>
      </w:r>
    </w:p>
    <w:p w14:paraId="0154553D" w14:textId="77777777" w:rsidR="00064CCA" w:rsidRDefault="00064CCA"/>
    <w:p w14:paraId="1B56C06E" w14:textId="77777777" w:rsidR="00064CCA" w:rsidRDefault="00064CCA"/>
    <w:p w14:paraId="6A210970" w14:textId="77777777" w:rsidR="00064CCA" w:rsidRDefault="00064CCA"/>
    <w:p w14:paraId="1073EBFD" w14:textId="77777777" w:rsidR="00064CCA" w:rsidRDefault="00064CCA"/>
    <w:p w14:paraId="4A31000F" w14:textId="77777777" w:rsidR="00064CCA" w:rsidRDefault="00064CCA"/>
    <w:p w14:paraId="54DC0D4C" w14:textId="77777777" w:rsidR="00064CCA" w:rsidRDefault="00064CCA"/>
    <w:p w14:paraId="18F71240" w14:textId="77777777" w:rsidR="00064CCA" w:rsidRDefault="00064CCA"/>
    <w:p w14:paraId="5983DB78" w14:textId="77777777" w:rsidR="00064CCA" w:rsidRDefault="00064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230D01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000000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000000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41DA1"/>
    <w:rsid w:val="0061346D"/>
    <w:rsid w:val="00650128"/>
    <w:rsid w:val="006B5DE0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73CC5C-46FF-4A25-8B4C-144EC66B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2284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32291_CR0030_5GS_Ph1-SBI_CH_(Rel-15)</cp:lastModifiedBy>
  <cp:revision>2</cp:revision>
  <cp:lastPrinted>2006-09-14T07:39:00Z</cp:lastPrinted>
  <dcterms:created xsi:type="dcterms:W3CDTF">2019-02-12T10:01:00Z</dcterms:created>
  <dcterms:modified xsi:type="dcterms:W3CDTF">2019-02-12T10:01:00Z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